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FD" w:rsidRDefault="00E60AFD" w:rsidP="00E60A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BOTHAMLEY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60AFD" w:rsidRDefault="00E60AFD" w:rsidP="00E60AFD">
      <w:pPr>
        <w:rPr>
          <w:rFonts w:ascii="Times New Roman" w:hAnsi="Times New Roman" w:cs="Times New Roman"/>
        </w:rPr>
      </w:pPr>
    </w:p>
    <w:p w:rsidR="00E60AFD" w:rsidRDefault="00E60AFD" w:rsidP="00E60AFD">
      <w:pPr>
        <w:rPr>
          <w:rFonts w:ascii="Times New Roman" w:hAnsi="Times New Roman" w:cs="Times New Roman"/>
        </w:rPr>
      </w:pPr>
    </w:p>
    <w:p w:rsidR="00E60AFD" w:rsidRDefault="00E60AFD" w:rsidP="00E60A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John Hole of Eland,</w:t>
      </w:r>
    </w:p>
    <w:p w:rsidR="00E60AFD" w:rsidRDefault="00E60AFD" w:rsidP="00E60A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 Riding of Yorkshire(q.v.).</w:t>
      </w:r>
    </w:p>
    <w:p w:rsidR="00E60AFD" w:rsidRDefault="00E60AFD" w:rsidP="00E60A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60AFD" w:rsidRDefault="00E60AFD" w:rsidP="00E60AFD">
      <w:pPr>
        <w:rPr>
          <w:rFonts w:ascii="Times New Roman" w:hAnsi="Times New Roman" w:cs="Times New Roman"/>
        </w:rPr>
      </w:pPr>
    </w:p>
    <w:p w:rsidR="00E60AFD" w:rsidRDefault="00E60AFD" w:rsidP="00E60AFD">
      <w:pPr>
        <w:rPr>
          <w:rFonts w:ascii="Times New Roman" w:hAnsi="Times New Roman" w:cs="Times New Roman"/>
        </w:rPr>
      </w:pPr>
    </w:p>
    <w:p w:rsidR="00E60AFD" w:rsidRDefault="00E60AFD" w:rsidP="00E60A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E60A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FD" w:rsidRDefault="00E60AFD" w:rsidP="00E71FC3">
      <w:r>
        <w:separator/>
      </w:r>
    </w:p>
  </w:endnote>
  <w:endnote w:type="continuationSeparator" w:id="0">
    <w:p w:rsidR="00E60AFD" w:rsidRDefault="00E60A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FD" w:rsidRDefault="00E60AFD" w:rsidP="00E71FC3">
      <w:r>
        <w:separator/>
      </w:r>
    </w:p>
  </w:footnote>
  <w:footnote w:type="continuationSeparator" w:id="0">
    <w:p w:rsidR="00E60AFD" w:rsidRDefault="00E60A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FD"/>
    <w:rsid w:val="001A7C09"/>
    <w:rsid w:val="00577BD5"/>
    <w:rsid w:val="00656CBA"/>
    <w:rsid w:val="006A1F77"/>
    <w:rsid w:val="00733BE7"/>
    <w:rsid w:val="00AB52E8"/>
    <w:rsid w:val="00B16D3F"/>
    <w:rsid w:val="00BB41AC"/>
    <w:rsid w:val="00E60AF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E5ED2-223C-4BFC-8F53-44D60DCF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60A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2017-03-19T18:47:00Z</dcterms:created>
  <dcterms:modified xsi:type="dcterms:W3CDTF">2017-03-19T18:47:00Z</dcterms:modified>
</cp:coreProperties>
</file>